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ACA" w:rsidRDefault="00624ACA" w:rsidP="00624A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GOLDSMYTH</w:t>
      </w:r>
      <w:r>
        <w:rPr>
          <w:rFonts w:ascii="Times New Roman" w:hAnsi="Times New Roman" w:cs="Times New Roman"/>
          <w:sz w:val="24"/>
          <w:szCs w:val="24"/>
        </w:rPr>
        <w:t xml:space="preserve">       (fl.1408)</w:t>
      </w:r>
    </w:p>
    <w:p w:rsidR="00624ACA" w:rsidRDefault="00624ACA" w:rsidP="00624A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624ACA" w:rsidRDefault="00624ACA" w:rsidP="00624A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4ACA" w:rsidRDefault="00624ACA" w:rsidP="00624A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4ACA" w:rsidRDefault="00624ACA" w:rsidP="00624A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Jan.1408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Freeman” p.40)</w:t>
      </w:r>
    </w:p>
    <w:p w:rsidR="00624ACA" w:rsidRDefault="00624ACA" w:rsidP="00624A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4ACA" w:rsidRDefault="00624ACA" w:rsidP="00624A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4ACA" w:rsidRDefault="00624ACA" w:rsidP="00624A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ACA" w:rsidRDefault="00624ACA" w:rsidP="00564E3C">
      <w:pPr>
        <w:spacing w:after="0" w:line="240" w:lineRule="auto"/>
      </w:pPr>
      <w:r>
        <w:separator/>
      </w:r>
    </w:p>
  </w:endnote>
  <w:endnote w:type="continuationSeparator" w:id="0">
    <w:p w:rsidR="00624ACA" w:rsidRDefault="00624AC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24ACA">
      <w:rPr>
        <w:rFonts w:ascii="Times New Roman" w:hAnsi="Times New Roman" w:cs="Times New Roman"/>
        <w:noProof/>
        <w:sz w:val="24"/>
        <w:szCs w:val="24"/>
      </w:rPr>
      <w:t>26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ACA" w:rsidRDefault="00624ACA" w:rsidP="00564E3C">
      <w:pPr>
        <w:spacing w:after="0" w:line="240" w:lineRule="auto"/>
      </w:pPr>
      <w:r>
        <w:separator/>
      </w:r>
    </w:p>
  </w:footnote>
  <w:footnote w:type="continuationSeparator" w:id="0">
    <w:p w:rsidR="00624ACA" w:rsidRDefault="00624AC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ACA"/>
    <w:rsid w:val="00372DC6"/>
    <w:rsid w:val="00564E3C"/>
    <w:rsid w:val="00624ACA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EC211E-F571-43B9-8BA2-5427E520F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2015-10-26T15:07:00Z</dcterms:created>
  <dcterms:modified xsi:type="dcterms:W3CDTF">2015-10-26T15:07:00Z</dcterms:modified>
</cp:coreProperties>
</file>